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40B58B42" w:rsidR="0099427E" w:rsidRDefault="00C02DDE" w:rsidP="0099427E">
      <w:pPr>
        <w:pStyle w:val="Title"/>
      </w:pPr>
      <w:r>
        <w:t>Rod Reading</w:t>
      </w:r>
    </w:p>
    <w:p w14:paraId="7A48D28D" w14:textId="77777777" w:rsidR="00604D42" w:rsidRPr="00FD4E99" w:rsidRDefault="00604D42" w:rsidP="00604D42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Rods</w:t>
      </w:r>
    </w:p>
    <w:p w14:paraId="56C256E5" w14:textId="77777777" w:rsidR="00604D42" w:rsidRPr="00FD4E99" w:rsidRDefault="00604D42" w:rsidP="00604D42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Three </w:t>
      </w:r>
      <w:proofErr w:type="gramStart"/>
      <w:r w:rsidRPr="00FD4E99">
        <w:rPr>
          <w:rFonts w:cstheme="minorHAnsi"/>
          <w:sz w:val="24"/>
          <w:szCs w:val="24"/>
        </w:rPr>
        <w:t>type</w:t>
      </w:r>
      <w:proofErr w:type="gramEnd"/>
      <w:r w:rsidRPr="00FD4E99">
        <w:rPr>
          <w:rFonts w:cstheme="minorHAnsi"/>
          <w:sz w:val="24"/>
          <w:szCs w:val="24"/>
        </w:rPr>
        <w:t xml:space="preserve"> of rods are commonly used in agriculture:</w:t>
      </w:r>
    </w:p>
    <w:p w14:paraId="788C69C7" w14:textId="77777777" w:rsidR="00604D42" w:rsidRPr="00FD4E99" w:rsidRDefault="00604D42" w:rsidP="00604D42">
      <w:pPr>
        <w:numPr>
          <w:ilvl w:val="1"/>
          <w:numId w:val="40"/>
        </w:numPr>
        <w:spacing w:after="0" w:line="276" w:lineRule="auto"/>
        <w:rPr>
          <w:rFonts w:cstheme="minorHAnsi"/>
          <w:sz w:val="24"/>
          <w:szCs w:val="24"/>
        </w:rPr>
      </w:pPr>
    </w:p>
    <w:p w14:paraId="3DC2E849" w14:textId="77777777" w:rsidR="00604D42" w:rsidRPr="00FD4E99" w:rsidRDefault="00604D42" w:rsidP="00604D42">
      <w:pPr>
        <w:numPr>
          <w:ilvl w:val="1"/>
          <w:numId w:val="40"/>
        </w:numPr>
        <w:spacing w:after="0" w:line="276" w:lineRule="auto"/>
        <w:rPr>
          <w:rFonts w:cstheme="minorHAnsi"/>
          <w:sz w:val="24"/>
          <w:szCs w:val="24"/>
        </w:rPr>
      </w:pPr>
    </w:p>
    <w:p w14:paraId="79560F0F" w14:textId="77777777" w:rsidR="00604D42" w:rsidRPr="00FD4E99" w:rsidRDefault="00604D42" w:rsidP="00604D42">
      <w:pPr>
        <w:numPr>
          <w:ilvl w:val="1"/>
          <w:numId w:val="40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Direct Elevation Rods – Feet and 100ths of feet (commonly used with laser levels) </w:t>
      </w:r>
    </w:p>
    <w:p w14:paraId="758CAAC8" w14:textId="77777777" w:rsidR="00604D42" w:rsidRPr="00FD4E99" w:rsidRDefault="00604D42" w:rsidP="00604D42">
      <w:pPr>
        <w:spacing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F0359CB" wp14:editId="3E98C24C">
            <wp:simplePos x="0" y="0"/>
            <wp:positionH relativeFrom="column">
              <wp:posOffset>5723890</wp:posOffset>
            </wp:positionH>
            <wp:positionV relativeFrom="paragraph">
              <wp:posOffset>30480</wp:posOffset>
            </wp:positionV>
            <wp:extent cx="890270" cy="1652270"/>
            <wp:effectExtent l="0" t="0" r="5080" b="5080"/>
            <wp:wrapSquare wrapText="bothSides"/>
            <wp:docPr id="1026" name="Picture 2" descr="Sokkia Rod Level | Forestry Suppliers, Inc.">
              <a:extLst xmlns:a="http://schemas.openxmlformats.org/drawingml/2006/main">
                <a:ext uri="{FF2B5EF4-FFF2-40B4-BE49-F238E27FC236}">
                  <a16:creationId xmlns:a16="http://schemas.microsoft.com/office/drawing/2014/main" id="{DC176212-662A-4332-869F-CA6BB1A9DF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Sokkia Rod Level | Forestry Suppliers, Inc.">
                      <a:extLst>
                        <a:ext uri="{FF2B5EF4-FFF2-40B4-BE49-F238E27FC236}">
                          <a16:creationId xmlns:a16="http://schemas.microsoft.com/office/drawing/2014/main" id="{DC176212-662A-4332-869F-CA6BB1A9DF5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98" r="22925"/>
                    <a:stretch/>
                  </pic:blipFill>
                  <pic:spPr bwMode="auto">
                    <a:xfrm>
                      <a:off x="0" y="0"/>
                      <a:ext cx="890270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80B012" w14:textId="77777777" w:rsidR="00604D42" w:rsidRPr="00FD4E99" w:rsidRDefault="00604D42" w:rsidP="00604D42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Using the Rod</w:t>
      </w:r>
    </w:p>
    <w:p w14:paraId="53EF6E4A" w14:textId="77777777" w:rsidR="00604D42" w:rsidRPr="00FD4E99" w:rsidRDefault="00604D42" w:rsidP="00604D42">
      <w:pPr>
        <w:pStyle w:val="ListParagraph"/>
        <w:numPr>
          <w:ilvl w:val="1"/>
          <w:numId w:val="41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2366FF3A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415A0E97" w14:textId="77777777" w:rsidR="00604D42" w:rsidRPr="00FD4E99" w:rsidRDefault="00604D42" w:rsidP="00604D42">
      <w:pPr>
        <w:pStyle w:val="ListParagraph"/>
        <w:numPr>
          <w:ilvl w:val="1"/>
          <w:numId w:val="41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The rod must be held plumb (vertical).   If the rod is </w:t>
      </w:r>
      <w:proofErr w:type="gramStart"/>
      <w:r w:rsidRPr="00FD4E99">
        <w:rPr>
          <w:rFonts w:cstheme="minorHAnsi"/>
          <w:sz w:val="24"/>
          <w:szCs w:val="24"/>
        </w:rPr>
        <w:t>slanted</w:t>
      </w:r>
      <w:proofErr w:type="gramEnd"/>
      <w:r w:rsidRPr="00FD4E99">
        <w:rPr>
          <w:rFonts w:cstheme="minorHAnsi"/>
          <w:sz w:val="24"/>
          <w:szCs w:val="24"/>
        </w:rPr>
        <w:t xml:space="preserve"> then the reading will be greater than the actual vertical distance.  Rod Levels can help the user hold it plumb. </w:t>
      </w:r>
    </w:p>
    <w:p w14:paraId="36EE8B60" w14:textId="77777777" w:rsidR="00604D42" w:rsidRPr="00FD4E99" w:rsidRDefault="00604D42" w:rsidP="00604D42">
      <w:pPr>
        <w:spacing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562B9B3" wp14:editId="377AC492">
            <wp:simplePos x="0" y="0"/>
            <wp:positionH relativeFrom="column">
              <wp:posOffset>-71755</wp:posOffset>
            </wp:positionH>
            <wp:positionV relativeFrom="paragraph">
              <wp:posOffset>86360</wp:posOffset>
            </wp:positionV>
            <wp:extent cx="1428750" cy="2026920"/>
            <wp:effectExtent l="0" t="0" r="0" b="0"/>
            <wp:wrapSquare wrapText="bothSides"/>
            <wp:docPr id="2050" name="Picture 2" descr="Leveling Rods - Engineer-Educators.com">
              <a:extLst xmlns:a="http://schemas.openxmlformats.org/drawingml/2006/main">
                <a:ext uri="{FF2B5EF4-FFF2-40B4-BE49-F238E27FC236}">
                  <a16:creationId xmlns:a16="http://schemas.microsoft.com/office/drawing/2014/main" id="{57B4234F-A671-4E34-ACA6-EEB56BFEA56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Leveling Rods - Engineer-Educators.com">
                      <a:extLst>
                        <a:ext uri="{FF2B5EF4-FFF2-40B4-BE49-F238E27FC236}">
                          <a16:creationId xmlns:a16="http://schemas.microsoft.com/office/drawing/2014/main" id="{57B4234F-A671-4E34-ACA6-EEB56BFEA56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28"/>
                    <a:stretch/>
                  </pic:blipFill>
                  <pic:spPr bwMode="auto">
                    <a:xfrm>
                      <a:off x="0" y="0"/>
                      <a:ext cx="142875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65B784" w14:textId="77777777" w:rsidR="00604D42" w:rsidRPr="00FD4E99" w:rsidRDefault="00604D42" w:rsidP="00604D42">
      <w:pPr>
        <w:numPr>
          <w:ilvl w:val="0"/>
          <w:numId w:val="2"/>
        </w:numPr>
        <w:spacing w:after="0" w:line="276" w:lineRule="auto"/>
        <w:ind w:left="324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Rod Target</w:t>
      </w:r>
    </w:p>
    <w:p w14:paraId="713E3464" w14:textId="77777777" w:rsidR="00604D42" w:rsidRPr="00FD4E99" w:rsidRDefault="00604D42" w:rsidP="00604D42">
      <w:pPr>
        <w:numPr>
          <w:ilvl w:val="1"/>
          <w:numId w:val="2"/>
        </w:numPr>
        <w:spacing w:after="0" w:line="276" w:lineRule="auto"/>
        <w:ind w:left="3600"/>
        <w:rPr>
          <w:rFonts w:cstheme="minorHAnsi"/>
          <w:sz w:val="24"/>
          <w:szCs w:val="24"/>
        </w:rPr>
      </w:pPr>
    </w:p>
    <w:p w14:paraId="7A6CE0D4" w14:textId="77777777" w:rsidR="00604D42" w:rsidRPr="00FD4E99" w:rsidRDefault="00604D42" w:rsidP="00604D42">
      <w:pPr>
        <w:spacing w:line="276" w:lineRule="auto"/>
        <w:ind w:left="3600"/>
        <w:rPr>
          <w:rFonts w:cstheme="minorHAnsi"/>
          <w:sz w:val="24"/>
          <w:szCs w:val="24"/>
        </w:rPr>
      </w:pPr>
    </w:p>
    <w:p w14:paraId="3DFA12A3" w14:textId="77777777" w:rsidR="00604D42" w:rsidRPr="00FD4E99" w:rsidRDefault="00604D42" w:rsidP="00604D42">
      <w:pPr>
        <w:spacing w:line="276" w:lineRule="auto"/>
        <w:ind w:left="3600"/>
        <w:rPr>
          <w:rFonts w:cstheme="minorHAnsi"/>
          <w:sz w:val="24"/>
          <w:szCs w:val="24"/>
        </w:rPr>
      </w:pPr>
    </w:p>
    <w:p w14:paraId="3DA9C72A" w14:textId="77777777" w:rsidR="00604D42" w:rsidRPr="00FD4E99" w:rsidRDefault="00604D42" w:rsidP="00604D42">
      <w:pPr>
        <w:numPr>
          <w:ilvl w:val="1"/>
          <w:numId w:val="2"/>
        </w:numPr>
        <w:spacing w:after="0" w:line="276" w:lineRule="auto"/>
        <w:ind w:left="3600"/>
        <w:rPr>
          <w:rFonts w:cstheme="minorHAnsi"/>
          <w:sz w:val="24"/>
          <w:szCs w:val="24"/>
        </w:rPr>
      </w:pPr>
    </w:p>
    <w:p w14:paraId="354A68D4" w14:textId="77777777" w:rsidR="00604D42" w:rsidRPr="00FD4E99" w:rsidRDefault="00604D42" w:rsidP="00604D42">
      <w:pPr>
        <w:spacing w:line="276" w:lineRule="auto"/>
        <w:ind w:left="3600"/>
        <w:rPr>
          <w:rFonts w:cstheme="minorHAnsi"/>
          <w:sz w:val="24"/>
          <w:szCs w:val="24"/>
        </w:rPr>
      </w:pPr>
    </w:p>
    <w:p w14:paraId="02A46D4D" w14:textId="77777777" w:rsidR="00604D42" w:rsidRPr="00FD4E99" w:rsidRDefault="00604D42" w:rsidP="00604D42">
      <w:pPr>
        <w:spacing w:line="276" w:lineRule="auto"/>
        <w:ind w:left="3600"/>
        <w:rPr>
          <w:rFonts w:cstheme="minorHAnsi"/>
          <w:sz w:val="24"/>
          <w:szCs w:val="24"/>
        </w:rPr>
      </w:pPr>
    </w:p>
    <w:p w14:paraId="7901E61B" w14:textId="77777777" w:rsidR="00604D42" w:rsidRPr="00FD4E99" w:rsidRDefault="00604D42" w:rsidP="00604D42">
      <w:pPr>
        <w:numPr>
          <w:ilvl w:val="1"/>
          <w:numId w:val="2"/>
        </w:numPr>
        <w:spacing w:after="0" w:line="276" w:lineRule="auto"/>
        <w:ind w:left="360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The rodman then reads and records the reading based on the position of the target.</w:t>
      </w:r>
    </w:p>
    <w:p w14:paraId="58E5906C" w14:textId="77777777" w:rsidR="00604D42" w:rsidRPr="00FD4E99" w:rsidRDefault="00604D42" w:rsidP="00604D42">
      <w:pPr>
        <w:spacing w:line="276" w:lineRule="auto"/>
        <w:ind w:left="3600"/>
        <w:rPr>
          <w:rFonts w:cstheme="minorHAnsi"/>
          <w:sz w:val="24"/>
          <w:szCs w:val="24"/>
        </w:rPr>
      </w:pPr>
    </w:p>
    <w:p w14:paraId="79E25E51" w14:textId="77777777" w:rsidR="00604D42" w:rsidRPr="00FD4E99" w:rsidRDefault="00604D42" w:rsidP="00604D42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br w:type="page"/>
      </w:r>
    </w:p>
    <w:p w14:paraId="7C493685" w14:textId="77777777" w:rsidR="00604D42" w:rsidRPr="00FD4E99" w:rsidRDefault="00604D42" w:rsidP="00604D42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  <w:highlight w:val="yellow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3E5E2" wp14:editId="0B270EEF">
                <wp:simplePos x="0" y="0"/>
                <wp:positionH relativeFrom="column">
                  <wp:posOffset>3225800</wp:posOffset>
                </wp:positionH>
                <wp:positionV relativeFrom="paragraph">
                  <wp:posOffset>315595</wp:posOffset>
                </wp:positionV>
                <wp:extent cx="2432050" cy="1172845"/>
                <wp:effectExtent l="38100" t="38100" r="63500" b="65405"/>
                <wp:wrapNone/>
                <wp:docPr id="17" name="Straight Arrow Connector 14"/>
                <wp:cNvGraphicFramePr xmlns:a="http://schemas.openxmlformats.org/drawingml/2006/main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432050" cy="117284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AB34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54pt;margin-top:24.85pt;width:191.5pt;height:92.3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" strokecolor="white [3212]" strokeweight="2pt">
                <v:stroke startarrow="block" endarrow="block" joinstyle="miter"/>
                <o:lock v:ext="edit" shapetype="f"/>
              </v:shape>
            </w:pict>
          </mc:Fallback>
        </mc:AlternateContent>
      </w:r>
      <w:r w:rsidRPr="00FD4E99">
        <w:rPr>
          <w:rFonts w:cstheme="minorHAnsi"/>
          <w:sz w:val="24"/>
          <w:szCs w:val="24"/>
        </w:rPr>
        <w:t>Reading the Rod Scale</w:t>
      </w:r>
    </w:p>
    <w:p w14:paraId="1FBD7824" w14:textId="77777777" w:rsidR="00604D42" w:rsidRPr="00FD4E99" w:rsidRDefault="00604D42" w:rsidP="00604D42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Rod scales differ from tapes.  With a tape you read the marks (graduations).  With a rod the marks are </w:t>
      </w:r>
      <w:proofErr w:type="gramStart"/>
      <w:r w:rsidRPr="00FD4E99">
        <w:rPr>
          <w:rFonts w:cstheme="minorHAnsi"/>
          <w:sz w:val="24"/>
          <w:szCs w:val="24"/>
        </w:rPr>
        <w:t>wide</w:t>
      </w:r>
      <w:proofErr w:type="gramEnd"/>
      <w:r w:rsidRPr="00FD4E99">
        <w:rPr>
          <w:rFonts w:cstheme="minorHAnsi"/>
          <w:sz w:val="24"/>
          <w:szCs w:val="24"/>
        </w:rPr>
        <w:t xml:space="preserve"> and you read the edges.</w:t>
      </w:r>
    </w:p>
    <w:p w14:paraId="42B6BF3D" w14:textId="77777777" w:rsidR="00604D42" w:rsidRPr="00FD4E99" w:rsidRDefault="00604D42" w:rsidP="00604D42">
      <w:pPr>
        <w:spacing w:line="276" w:lineRule="auto"/>
        <w:ind w:left="1440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47495CD" wp14:editId="37A3D568">
            <wp:simplePos x="0" y="0"/>
            <wp:positionH relativeFrom="column">
              <wp:posOffset>4161155</wp:posOffset>
            </wp:positionH>
            <wp:positionV relativeFrom="paragraph">
              <wp:posOffset>-635</wp:posOffset>
            </wp:positionV>
            <wp:extent cx="2418080" cy="3547745"/>
            <wp:effectExtent l="0" t="0" r="1270" b="0"/>
            <wp:wrapSquare wrapText="bothSides"/>
            <wp:docPr id="3074" name="Picture 2" descr="Philadelphia rod - Wikipedia">
              <a:extLst xmlns:a="http://schemas.openxmlformats.org/drawingml/2006/main">
                <a:ext uri="{FF2B5EF4-FFF2-40B4-BE49-F238E27FC236}">
                  <a16:creationId xmlns:a16="http://schemas.microsoft.com/office/drawing/2014/main" id="{E04496CC-BB71-44C4-A782-E43A85FFF81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hiladelphia rod - Wikipedia">
                      <a:extLst>
                        <a:ext uri="{FF2B5EF4-FFF2-40B4-BE49-F238E27FC236}">
                          <a16:creationId xmlns:a16="http://schemas.microsoft.com/office/drawing/2014/main" id="{E04496CC-BB71-44C4-A782-E43A85FFF81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080" cy="3547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D4E99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33EBB0B" wp14:editId="389A5AAE">
            <wp:simplePos x="0" y="0"/>
            <wp:positionH relativeFrom="column">
              <wp:posOffset>71120</wp:posOffset>
            </wp:positionH>
            <wp:positionV relativeFrom="paragraph">
              <wp:posOffset>123190</wp:posOffset>
            </wp:positionV>
            <wp:extent cx="2829560" cy="2025650"/>
            <wp:effectExtent l="0" t="0" r="8890" b="0"/>
            <wp:wrapSquare wrapText="bothSides"/>
            <wp:docPr id="3076" name="Picture 4" descr="On a measuring tape, what are the markings for 16', 32', 48', 64' and  onwards in the multiples of 16'? - Quora">
              <a:extLst xmlns:a="http://schemas.openxmlformats.org/drawingml/2006/main">
                <a:ext uri="{FF2B5EF4-FFF2-40B4-BE49-F238E27FC236}">
                  <a16:creationId xmlns:a16="http://schemas.microsoft.com/office/drawing/2014/main" id="{990DDFA8-3939-4AB3-B2E9-B0B9340D1F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 descr="On a measuring tape, what are the markings for 16', 32', 48', 64' and  onwards in the multiples of 16'? - Quora">
                      <a:extLst>
                        <a:ext uri="{FF2B5EF4-FFF2-40B4-BE49-F238E27FC236}">
                          <a16:creationId xmlns:a16="http://schemas.microsoft.com/office/drawing/2014/main" id="{990DDFA8-3939-4AB3-B2E9-B0B9340D1F1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20256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77D36FE8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057914F1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11250632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546B58D2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353B5405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40131497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3709B75A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0ACBD103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481E2759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47D85135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50B029DB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11429AF7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433FB87E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7E958D8A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4A63EA2F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761BDB12" w14:textId="77777777" w:rsidR="00604D42" w:rsidRPr="00FD4E99" w:rsidRDefault="00604D42" w:rsidP="00604D42">
      <w:pPr>
        <w:spacing w:line="276" w:lineRule="auto"/>
        <w:ind w:left="720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</w:rPr>
        <w:lastRenderedPageBreak/>
        <w:drawing>
          <wp:anchor distT="0" distB="0" distL="114300" distR="114300" simplePos="0" relativeHeight="251664384" behindDoc="0" locked="0" layoutInCell="1" allowOverlap="1" wp14:anchorId="14959C35" wp14:editId="4A964C4F">
            <wp:simplePos x="0" y="0"/>
            <wp:positionH relativeFrom="column">
              <wp:posOffset>3928745</wp:posOffset>
            </wp:positionH>
            <wp:positionV relativeFrom="paragraph">
              <wp:posOffset>8255</wp:posOffset>
            </wp:positionV>
            <wp:extent cx="2938145" cy="4311015"/>
            <wp:effectExtent l="0" t="0" r="0" b="0"/>
            <wp:wrapSquare wrapText="bothSides"/>
            <wp:docPr id="6" name="Picture 2" descr="Philadelphia rod - Wikipedia">
              <a:extLst xmlns:a="http://schemas.openxmlformats.org/drawingml/2006/main">
                <a:ext uri="{FF2B5EF4-FFF2-40B4-BE49-F238E27FC236}">
                  <a16:creationId xmlns:a16="http://schemas.microsoft.com/office/drawing/2014/main" id="{D926E159-EBC2-4619-ABD2-AF128416FE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Philadelphia rod - Wikipedia">
                      <a:extLst>
                        <a:ext uri="{FF2B5EF4-FFF2-40B4-BE49-F238E27FC236}">
                          <a16:creationId xmlns:a16="http://schemas.microsoft.com/office/drawing/2014/main" id="{D926E159-EBC2-4619-ABD2-AF128416FE4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431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B0451D" w14:textId="77777777" w:rsidR="00604D42" w:rsidRPr="00FD4E99" w:rsidRDefault="00604D42" w:rsidP="00604D42">
      <w:pPr>
        <w:pStyle w:val="ListParagraph"/>
        <w:numPr>
          <w:ilvl w:val="0"/>
          <w:numId w:val="37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Numbers</w:t>
      </w:r>
    </w:p>
    <w:p w14:paraId="765841DF" w14:textId="77777777" w:rsidR="00604D42" w:rsidRPr="00FD4E99" w:rsidRDefault="00604D42" w:rsidP="00604D42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32E40E22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71FF0D95" w14:textId="77777777" w:rsidR="00604D42" w:rsidRPr="00FD4E99" w:rsidRDefault="00604D42" w:rsidP="00604D42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Feet are also repeated as small numbers to aid in reading when you cannot view the whole foot. </w:t>
      </w:r>
    </w:p>
    <w:p w14:paraId="60B90829" w14:textId="77777777" w:rsidR="00604D42" w:rsidRPr="00FD4E99" w:rsidRDefault="00604D42" w:rsidP="00604D42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357AF0A0" w14:textId="77777777" w:rsidR="00604D42" w:rsidRPr="00FD4E99" w:rsidRDefault="00604D42" w:rsidP="00604D42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486DFAE6" w14:textId="77777777" w:rsidR="00604D42" w:rsidRPr="00FD4E99" w:rsidRDefault="00604D42" w:rsidP="00604D42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3E3F1C0D" w14:textId="77777777" w:rsidR="00604D42" w:rsidRPr="00FD4E99" w:rsidRDefault="00604D42" w:rsidP="00604D42">
      <w:pPr>
        <w:pStyle w:val="ListParagraph"/>
        <w:numPr>
          <w:ilvl w:val="0"/>
          <w:numId w:val="37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Markings</w:t>
      </w:r>
    </w:p>
    <w:p w14:paraId="1623F80A" w14:textId="77777777" w:rsidR="00604D42" w:rsidRPr="00FD4E99" w:rsidRDefault="00604D42" w:rsidP="00604D42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CEF5EE3" w14:textId="77777777" w:rsidR="00604D42" w:rsidRPr="00FD4E99" w:rsidRDefault="00604D42" w:rsidP="00604D42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061820B5" w14:textId="77777777" w:rsidR="00604D42" w:rsidRPr="00FD4E99" w:rsidRDefault="00604D42" w:rsidP="00604D42">
      <w:pPr>
        <w:spacing w:line="276" w:lineRule="auto"/>
        <w:rPr>
          <w:rFonts w:cstheme="minorHAnsi"/>
          <w:sz w:val="24"/>
          <w:szCs w:val="24"/>
        </w:rPr>
      </w:pPr>
    </w:p>
    <w:p w14:paraId="66AB6524" w14:textId="77777777" w:rsidR="00604D42" w:rsidRPr="00FD4E99" w:rsidRDefault="00604D42" w:rsidP="00604D42">
      <w:pPr>
        <w:spacing w:line="276" w:lineRule="auto"/>
        <w:rPr>
          <w:rFonts w:cstheme="minorHAnsi"/>
          <w:sz w:val="24"/>
          <w:szCs w:val="24"/>
        </w:rPr>
      </w:pPr>
    </w:p>
    <w:p w14:paraId="5854086B" w14:textId="77777777" w:rsidR="00604D42" w:rsidRPr="00FD4E99" w:rsidRDefault="00604D42" w:rsidP="00604D42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The next longest mark is ½ at the point edge.  In builder’s rods this will be ½”, In Philadelphia rods this will be .05’.  </w:t>
      </w:r>
    </w:p>
    <w:p w14:paraId="2AD3D1C1" w14:textId="77777777" w:rsidR="00604D42" w:rsidRPr="00FD4E99" w:rsidRDefault="00604D42" w:rsidP="00604D42">
      <w:pPr>
        <w:pStyle w:val="ListParagraph"/>
        <w:numPr>
          <w:ilvl w:val="0"/>
          <w:numId w:val="37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Graduations</w:t>
      </w:r>
    </w:p>
    <w:p w14:paraId="1B22ADA3" w14:textId="77777777" w:rsidR="00604D42" w:rsidRPr="00FD4E99" w:rsidRDefault="00604D42" w:rsidP="00604D42">
      <w:pPr>
        <w:pStyle w:val="ListParagraph"/>
        <w:numPr>
          <w:ilvl w:val="0"/>
          <w:numId w:val="38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1C6BF57F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74B5D436" w14:textId="77777777" w:rsidR="00604D42" w:rsidRPr="00FD4E99" w:rsidRDefault="00604D42" w:rsidP="00604D42">
      <w:pPr>
        <w:pStyle w:val="ListParagraph"/>
        <w:numPr>
          <w:ilvl w:val="0"/>
          <w:numId w:val="38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E9B1BF7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1F8CD8C8" w14:textId="77777777" w:rsidR="00604D42" w:rsidRPr="00FD4E99" w:rsidRDefault="00604D42" w:rsidP="00604D42">
      <w:pPr>
        <w:pStyle w:val="ListParagraph"/>
        <w:numPr>
          <w:ilvl w:val="0"/>
          <w:numId w:val="38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965227B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37E8C0DF" w14:textId="77777777" w:rsidR="00604D42" w:rsidRPr="00FD4E99" w:rsidRDefault="00604D42" w:rsidP="00604D42">
      <w:pPr>
        <w:pStyle w:val="ListParagraph"/>
        <w:numPr>
          <w:ilvl w:val="0"/>
          <w:numId w:val="38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73BEBF9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50D89BCD" w14:textId="77777777" w:rsidR="00604D42" w:rsidRPr="00FD4E99" w:rsidRDefault="00604D42" w:rsidP="00604D42">
      <w:pPr>
        <w:pStyle w:val="ListParagraph"/>
        <w:numPr>
          <w:ilvl w:val="0"/>
          <w:numId w:val="38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Commonly even feet are written in red and inches or 10ths of feet in black letters.  </w:t>
      </w:r>
    </w:p>
    <w:p w14:paraId="20DDFA7D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2FA4F3D" wp14:editId="57BE9726">
                <wp:simplePos x="0" y="0"/>
                <wp:positionH relativeFrom="column">
                  <wp:posOffset>-190500</wp:posOffset>
                </wp:positionH>
                <wp:positionV relativeFrom="paragraph">
                  <wp:posOffset>248285</wp:posOffset>
                </wp:positionV>
                <wp:extent cx="2200275" cy="2966720"/>
                <wp:effectExtent l="0" t="0" r="9525" b="5080"/>
                <wp:wrapSquare wrapText="bothSides"/>
                <wp:docPr id="20" name="Group 1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0275" cy="2966720"/>
                          <a:chOff x="0" y="547758"/>
                          <a:chExt cx="2312825" cy="3074680"/>
                        </a:xfrm>
                      </wpg:grpSpPr>
                      <pic:pic xmlns:pic="http://schemas.openxmlformats.org/drawingml/2006/picture">
                        <pic:nvPicPr>
                          <pic:cNvPr id="21" name="Picture 21" descr="AdirPro 9 FT Dual Sided Aluminum Grade Rod - 8ths, 5 Section Telescopic Rod  with Carrying Case - - Amazon.co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62" t="42825" r="36504" b="1530"/>
                          <a:stretch/>
                        </pic:blipFill>
                        <pic:spPr bwMode="auto">
                          <a:xfrm>
                            <a:off x="929561" y="547758"/>
                            <a:ext cx="1383264" cy="30746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Straight Arrow Connector 22"/>
                        <wps:cNvCnPr/>
                        <wps:spPr>
                          <a:xfrm>
                            <a:off x="354563" y="1085525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354563" y="3104048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354563" y="2276733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Box 7"/>
                        <wps:cNvSpPr txBox="1"/>
                        <wps:spPr>
                          <a:xfrm>
                            <a:off x="0" y="915024"/>
                            <a:ext cx="354563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681BBD" w14:textId="77777777" w:rsidR="00604D42" w:rsidRDefault="00604D42" w:rsidP="00604D4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6" name="TextBox 11"/>
                        <wps:cNvSpPr txBox="1"/>
                        <wps:spPr>
                          <a:xfrm>
                            <a:off x="25658" y="2092067"/>
                            <a:ext cx="354563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98945E1" w14:textId="77777777" w:rsidR="00604D42" w:rsidRDefault="00604D42" w:rsidP="00604D4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7" name="TextBox 12"/>
                        <wps:cNvSpPr txBox="1"/>
                        <wps:spPr>
                          <a:xfrm>
                            <a:off x="0" y="2919382"/>
                            <a:ext cx="354563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019F55" w14:textId="77777777" w:rsidR="00604D42" w:rsidRDefault="00604D42" w:rsidP="00604D4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FA4F3D" id="Group 10" o:spid="_x0000_s1026" style="position:absolute;left:0;text-align:left;margin-left:-15pt;margin-top:19.55pt;width:173.25pt;height:233.6pt;z-index:251665408;mso-width-relative:margin;mso-height-relative:margin" coordorigin=",5477" coordsize="23128,307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7" type="#_x0000_t75" alt="AdirPro 9 FT Dual Sided Aluminum Grade Rod - 8ths, 5 Section Telescopic Rod  with Carrying Case - - Amazon.com" style="position:absolute;left:9295;top:5477;width:13833;height:30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">
                  <v:imagedata r:id="rId13" o:title="AdirPro 9 FT Dual Sided Aluminum Grade Rod - 8ths, 5 Section Telescopic Rod  with Carrying Case - - Amazon" croptop="28066f" cropbottom="1003f" cropleft="25206f" cropright="23923f"/>
                </v:shape>
                <v:shape id="Straight Arrow Connector 22" o:spid="_x0000_s1028" type="#_x0000_t32" style="position:absolute;left:3545;top:10855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" strokecolor="#c00000" strokeweight="4pt">
                  <v:stroke endarrow="block" joinstyle="miter"/>
                </v:shape>
                <v:shape id="Straight Arrow Connector 23" o:spid="_x0000_s1029" type="#_x0000_t32" style="position:absolute;left:3545;top:31040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" strokecolor="#c00000" strokeweight="4pt">
                  <v:stroke endarrow="block" joinstyle="miter"/>
                </v:shape>
                <v:shape id="Straight Arrow Connector 24" o:spid="_x0000_s1030" type="#_x0000_t32" style="position:absolute;left:3545;top:22767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" strokecolor="#c00000" strokeweight="4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1" type="#_x0000_t202" style="position:absolute;top:9150;width:3545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06681BBD" w14:textId="77777777" w:rsidR="00604D42" w:rsidRDefault="00604D42" w:rsidP="00604D4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  <v:shape id="TextBox 11" o:spid="_x0000_s1032" type="#_x0000_t202" style="position:absolute;left:256;top:20920;width:3546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198945E1" w14:textId="77777777" w:rsidR="00604D42" w:rsidRDefault="00604D42" w:rsidP="00604D4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shape>
                <v:shape id="TextBox 12" o:spid="_x0000_s1033" type="#_x0000_t202" style="position:absolute;top:29193;width:3545;height:36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41019F55" w14:textId="77777777" w:rsidR="00604D42" w:rsidRDefault="00604D42" w:rsidP="00604D4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7EDF6047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5A7D7FF3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1BA2665F" w14:textId="77777777" w:rsidR="00604D42" w:rsidRPr="00FD4E99" w:rsidRDefault="00604D42" w:rsidP="00604D42">
      <w:pPr>
        <w:pStyle w:val="ListParagraph"/>
        <w:numPr>
          <w:ilvl w:val="0"/>
          <w:numId w:val="42"/>
        </w:numPr>
        <w:spacing w:after="0" w:line="276" w:lineRule="auto"/>
        <w:ind w:left="432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Builder’s Rod</w:t>
      </w:r>
    </w:p>
    <w:p w14:paraId="403DFCDD" w14:textId="77777777" w:rsidR="00604D42" w:rsidRPr="00FD4E99" w:rsidRDefault="00604D42" w:rsidP="00604D42">
      <w:pPr>
        <w:pStyle w:val="ListParagraph"/>
        <w:numPr>
          <w:ilvl w:val="1"/>
          <w:numId w:val="45"/>
        </w:numPr>
        <w:spacing w:after="0" w:line="276" w:lineRule="auto"/>
        <w:ind w:left="46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What is the reading at “A</w:t>
      </w:r>
      <w:proofErr w:type="gramStart"/>
      <w:r w:rsidRPr="00FD4E99">
        <w:rPr>
          <w:rFonts w:cstheme="minorHAnsi"/>
          <w:sz w:val="24"/>
          <w:szCs w:val="24"/>
        </w:rPr>
        <w:t>”</w:t>
      </w:r>
      <w:proofErr w:type="gramEnd"/>
      <w:r w:rsidRPr="00FD4E99">
        <w:rPr>
          <w:rFonts w:cstheme="minorHAnsi"/>
          <w:sz w:val="24"/>
          <w:szCs w:val="24"/>
        </w:rPr>
        <w:t xml:space="preserve"> </w:t>
      </w:r>
    </w:p>
    <w:p w14:paraId="251A8686" w14:textId="77777777" w:rsidR="00604D42" w:rsidRPr="00FD4E99" w:rsidRDefault="00604D42" w:rsidP="00604D42">
      <w:pPr>
        <w:pStyle w:val="ListParagraph"/>
        <w:numPr>
          <w:ilvl w:val="1"/>
          <w:numId w:val="45"/>
        </w:numPr>
        <w:spacing w:after="0" w:line="276" w:lineRule="auto"/>
        <w:ind w:left="46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What is the reading at “B</w:t>
      </w:r>
      <w:proofErr w:type="gramStart"/>
      <w:r w:rsidRPr="00FD4E99">
        <w:rPr>
          <w:rFonts w:cstheme="minorHAnsi"/>
          <w:sz w:val="24"/>
          <w:szCs w:val="24"/>
        </w:rPr>
        <w:t>”</w:t>
      </w:r>
      <w:proofErr w:type="gramEnd"/>
    </w:p>
    <w:p w14:paraId="05A78D2A" w14:textId="77777777" w:rsidR="00604D42" w:rsidRPr="00FD4E99" w:rsidRDefault="00604D42" w:rsidP="00604D42">
      <w:pPr>
        <w:pStyle w:val="ListParagraph"/>
        <w:numPr>
          <w:ilvl w:val="1"/>
          <w:numId w:val="45"/>
        </w:numPr>
        <w:spacing w:after="0" w:line="276" w:lineRule="auto"/>
        <w:ind w:left="46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What is the reading at “C</w:t>
      </w:r>
      <w:proofErr w:type="gramStart"/>
      <w:r w:rsidRPr="00FD4E99">
        <w:rPr>
          <w:rFonts w:cstheme="minorHAnsi"/>
          <w:sz w:val="24"/>
          <w:szCs w:val="24"/>
        </w:rPr>
        <w:t>”</w:t>
      </w:r>
      <w:proofErr w:type="gramEnd"/>
    </w:p>
    <w:p w14:paraId="07DF2681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5B96B4B" wp14:editId="7555E898">
                <wp:simplePos x="0" y="0"/>
                <wp:positionH relativeFrom="column">
                  <wp:posOffset>4090670</wp:posOffset>
                </wp:positionH>
                <wp:positionV relativeFrom="paragraph">
                  <wp:posOffset>222885</wp:posOffset>
                </wp:positionV>
                <wp:extent cx="2273935" cy="4219575"/>
                <wp:effectExtent l="0" t="0" r="0" b="9525"/>
                <wp:wrapSquare wrapText="bothSides"/>
                <wp:docPr id="28" name="Group 1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3935" cy="4219575"/>
                          <a:chOff x="0" y="566739"/>
                          <a:chExt cx="1917438" cy="3548314"/>
                        </a:xfrm>
                      </wpg:grpSpPr>
                      <pic:pic xmlns:pic="http://schemas.openxmlformats.org/drawingml/2006/picture">
                        <pic:nvPicPr>
                          <pic:cNvPr id="29" name="Picture 29" descr="Level staff - Wikip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979" t="11269" r="12735" b="18177"/>
                          <a:stretch/>
                        </pic:blipFill>
                        <pic:spPr bwMode="auto">
                          <a:xfrm>
                            <a:off x="1166326" y="566739"/>
                            <a:ext cx="751112" cy="35483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0" name="Group 30"/>
                        <wpg:cNvGrpSpPr/>
                        <wpg:grpSpPr>
                          <a:xfrm>
                            <a:off x="0" y="1167149"/>
                            <a:ext cx="1231641" cy="369332"/>
                            <a:chOff x="0" y="1167149"/>
                            <a:chExt cx="1231641" cy="369332"/>
                          </a:xfrm>
                        </wpg:grpSpPr>
                        <wps:wsp>
                          <wps:cNvPr id="31" name="Straight Arrow Connector 31"/>
                          <wps:cNvCnPr/>
                          <wps:spPr>
                            <a:xfrm>
                              <a:off x="354563" y="1337650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8" name="TextBox 7"/>
                          <wps:cNvSpPr txBox="1"/>
                          <wps:spPr>
                            <a:xfrm>
                              <a:off x="0" y="1167149"/>
                              <a:ext cx="354563" cy="3693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4A3D15" w14:textId="77777777" w:rsidR="00604D42" w:rsidRDefault="00604D42" w:rsidP="00604D4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2049" name="Group 2049"/>
                        <wpg:cNvGrpSpPr/>
                        <wpg:grpSpPr>
                          <a:xfrm>
                            <a:off x="58318" y="1934631"/>
                            <a:ext cx="1205983" cy="369332"/>
                            <a:chOff x="58318" y="1934631"/>
                            <a:chExt cx="1205983" cy="369332"/>
                          </a:xfrm>
                        </wpg:grpSpPr>
                        <wps:wsp>
                          <wps:cNvPr id="2051" name="Straight Arrow Connector 2051"/>
                          <wps:cNvCnPr/>
                          <wps:spPr>
                            <a:xfrm>
                              <a:off x="387223" y="2119297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3" name="TextBox 11"/>
                          <wps:cNvSpPr txBox="1"/>
                          <wps:spPr>
                            <a:xfrm>
                              <a:off x="58318" y="1934631"/>
                              <a:ext cx="354563" cy="3693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69744E" w14:textId="77777777" w:rsidR="00604D42" w:rsidRDefault="00604D42" w:rsidP="00604D4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2054" name="Group 2054"/>
                        <wpg:cNvGrpSpPr/>
                        <wpg:grpSpPr>
                          <a:xfrm>
                            <a:off x="32660" y="3102101"/>
                            <a:ext cx="1231641" cy="369332"/>
                            <a:chOff x="32660" y="3102101"/>
                            <a:chExt cx="1231641" cy="369332"/>
                          </a:xfrm>
                        </wpg:grpSpPr>
                        <wps:wsp>
                          <wps:cNvPr id="2055" name="Straight Arrow Connector 2055"/>
                          <wps:cNvCnPr/>
                          <wps:spPr>
                            <a:xfrm>
                              <a:off x="387223" y="3286767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6" name="TextBox 12"/>
                          <wps:cNvSpPr txBox="1"/>
                          <wps:spPr>
                            <a:xfrm>
                              <a:off x="32660" y="3102101"/>
                              <a:ext cx="354563" cy="36933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969547" w14:textId="77777777" w:rsidR="00604D42" w:rsidRDefault="00604D42" w:rsidP="00604D4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B96B4B" id="Group 15" o:spid="_x0000_s1034" style="position:absolute;left:0;text-align:left;margin-left:322.1pt;margin-top:17.55pt;width:179.05pt;height:332.25pt;z-index:251666432;mso-width-relative:margin;mso-height-relative:margin" coordorigin=",5667" coordsize="19174,354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">
                <v:shape id="Picture 29" o:spid="_x0000_s1035" type="#_x0000_t75" alt="Level staff - Wikipedia" style="position:absolute;left:11663;top:5667;width:7511;height:35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">
                  <v:imagedata r:id="rId15" o:title="Level staff - Wikipedia" croptop="7385f" cropbottom="11912f" cropleft="39963f" cropright="8346f"/>
                </v:shape>
                <v:group id="Group 30" o:spid="_x0000_s1036" style="position:absolute;top:11671;width:12316;height:3693" coordorigin=",11671" coordsize="12316,3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Straight Arrow Connector 31" o:spid="_x0000_s1037" type="#_x0000_t32" style="position:absolute;left:3545;top:13376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" strokecolor="#c00000" strokeweight="4pt">
                    <v:stroke endarrow="block" joinstyle="miter"/>
                  </v:shape>
                  <v:shape id="TextBox 7" o:spid="_x0000_s1038" type="#_x0000_t202" style="position:absolute;top:11671;width:3545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6/8wgAAAN0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" filled="f" stroked="f">
                    <v:textbox>
                      <w:txbxContent>
                        <w:p w14:paraId="1A4A3D15" w14:textId="77777777" w:rsidR="00604D42" w:rsidRDefault="00604D42" w:rsidP="00604D4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2049" o:spid="_x0000_s1039" style="position:absolute;left:583;top:19346;width:12060;height:3693" coordorigin="583,19346" coordsize="12059,3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AQv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BxN3+H5JjwBuf4DAAD//wMAUEsBAi0AFAAGAAgAAAAhANvh9svuAAAAhQEAABMAAAAAAAAA&#10;AAAAAAAAAAAAAFtDb250ZW50X1R5cGVzXS54bWxQSwECLQAUAAYACAAAACEAWvQsW78AAAAVAQAA&#10;CwAAAAAAAAAAAAAAAAAfAQAAX3JlbHMvLnJlbHNQSwECLQAUAAYACAAAACEAEaAEL8YAAADdAAAA&#10;DwAAAAAAAAAAAAAAAAAHAgAAZHJzL2Rvd25yZXYueG1sUEsFBgAAAAADAAMAtwAAAPoCAAAAAA==&#10;">
                  <v:shape id="Straight Arrow Connector 2051" o:spid="_x0000_s1040" type="#_x0000_t32" style="position:absolute;left:3872;top:21192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" strokecolor="#c00000" strokeweight="4pt">
                    <v:stroke endarrow="block" joinstyle="miter"/>
                  </v:shape>
                  <v:shape id="TextBox 11" o:spid="_x0000_s1041" type="#_x0000_t202" style="position:absolute;left:583;top:19346;width:3545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" filled="f" stroked="f">
                    <v:textbox>
                      <w:txbxContent>
                        <w:p w14:paraId="4369744E" w14:textId="77777777" w:rsidR="00604D42" w:rsidRDefault="00604D42" w:rsidP="00604D4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oup 2054" o:spid="_x0000_s1042" style="position:absolute;left:326;top:31021;width:12317;height:3693" coordorigin="326,31021" coordsize="12316,3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D1s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jE6Qv8vglPQK5/AAAA//8DAFBLAQItABQABgAIAAAAIQDb4fbL7gAAAIUBAAATAAAAAAAA&#10;AAAAAAAAAAAAAABbQ29udGVudF9UeXBlc10ueG1sUEsBAi0AFAAGAAgAAAAhAFr0LFu/AAAAFQEA&#10;AAsAAAAAAAAAAAAAAAAAHwEAAF9yZWxzLy5yZWxzUEsBAi0AFAAGAAgAAAAhAHp4PWzHAAAA3QAA&#10;AA8AAAAAAAAAAAAAAAAABwIAAGRycy9kb3ducmV2LnhtbFBLBQYAAAAAAwADALcAAAD7AgAAAAA=&#10;">
                  <v:shape id="Straight Arrow Connector 2055" o:spid="_x0000_s1043" type="#_x0000_t32" style="position:absolute;left:3872;top:32867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" strokecolor="#c00000" strokeweight="4pt">
                    <v:stroke endarrow="block" joinstyle="miter"/>
                  </v:shape>
                  <v:shape id="TextBox 12" o:spid="_x0000_s1044" type="#_x0000_t202" style="position:absolute;left:326;top:31021;width:3546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QjIxQAAAN0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" filled="f" stroked="f">
                    <v:textbox>
                      <w:txbxContent>
                        <w:p w14:paraId="6A969547" w14:textId="77777777" w:rsidR="00604D42" w:rsidRDefault="00604D42" w:rsidP="00604D4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14:paraId="16D4D6B7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7E3DF8A1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2A7823A3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5DFBF476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25DE4150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5A7C69DC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71F607EB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069AAAE6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769AFC03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32C303B7" w14:textId="77777777" w:rsidR="00604D42" w:rsidRPr="00FD4E99" w:rsidRDefault="00604D42" w:rsidP="00604D42">
      <w:pPr>
        <w:pStyle w:val="ListParagraph"/>
        <w:numPr>
          <w:ilvl w:val="0"/>
          <w:numId w:val="42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Philadelphia Rod</w:t>
      </w:r>
    </w:p>
    <w:p w14:paraId="7E724A6F" w14:textId="77777777" w:rsidR="00604D42" w:rsidRPr="00FD4E99" w:rsidRDefault="00604D42" w:rsidP="00604D42">
      <w:pPr>
        <w:pStyle w:val="ListParagraph"/>
        <w:numPr>
          <w:ilvl w:val="1"/>
          <w:numId w:val="43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What is the reading at “A</w:t>
      </w:r>
      <w:proofErr w:type="gramStart"/>
      <w:r w:rsidRPr="00FD4E99">
        <w:rPr>
          <w:rFonts w:cstheme="minorHAnsi"/>
          <w:sz w:val="24"/>
          <w:szCs w:val="24"/>
        </w:rPr>
        <w:t>”</w:t>
      </w:r>
      <w:proofErr w:type="gramEnd"/>
      <w:r w:rsidRPr="00FD4E99">
        <w:rPr>
          <w:rFonts w:cstheme="minorHAnsi"/>
          <w:sz w:val="24"/>
          <w:szCs w:val="24"/>
        </w:rPr>
        <w:t xml:space="preserve"> </w:t>
      </w:r>
    </w:p>
    <w:p w14:paraId="019E850E" w14:textId="77777777" w:rsidR="00604D42" w:rsidRPr="00FD4E99" w:rsidRDefault="00604D42" w:rsidP="00604D42">
      <w:pPr>
        <w:pStyle w:val="ListParagraph"/>
        <w:numPr>
          <w:ilvl w:val="1"/>
          <w:numId w:val="43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What is the reading at “B</w:t>
      </w:r>
      <w:proofErr w:type="gramStart"/>
      <w:r w:rsidRPr="00FD4E99">
        <w:rPr>
          <w:rFonts w:cstheme="minorHAnsi"/>
          <w:sz w:val="24"/>
          <w:szCs w:val="24"/>
        </w:rPr>
        <w:t>”</w:t>
      </w:r>
      <w:proofErr w:type="gramEnd"/>
    </w:p>
    <w:p w14:paraId="39631FF6" w14:textId="77777777" w:rsidR="00604D42" w:rsidRPr="00FD4E99" w:rsidRDefault="00604D42" w:rsidP="00604D42">
      <w:pPr>
        <w:pStyle w:val="ListParagraph"/>
        <w:numPr>
          <w:ilvl w:val="1"/>
          <w:numId w:val="43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What is the reading at “C</w:t>
      </w:r>
      <w:proofErr w:type="gramStart"/>
      <w:r w:rsidRPr="00FD4E99">
        <w:rPr>
          <w:rFonts w:cstheme="minorHAnsi"/>
          <w:sz w:val="24"/>
          <w:szCs w:val="24"/>
        </w:rPr>
        <w:t>”</w:t>
      </w:r>
      <w:proofErr w:type="gramEnd"/>
      <w:r w:rsidRPr="00FD4E99">
        <w:rPr>
          <w:rFonts w:cstheme="minorHAnsi"/>
          <w:noProof/>
          <w:sz w:val="24"/>
          <w:szCs w:val="24"/>
        </w:rPr>
        <w:t xml:space="preserve"> </w:t>
      </w:r>
    </w:p>
    <w:p w14:paraId="2ACDEAD9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br w:type="page"/>
      </w:r>
    </w:p>
    <w:p w14:paraId="38B75AE7" w14:textId="77777777" w:rsidR="00604D42" w:rsidRPr="00FD4E99" w:rsidRDefault="00604D42" w:rsidP="00604D42">
      <w:pPr>
        <w:pStyle w:val="ListParagraph"/>
        <w:numPr>
          <w:ilvl w:val="0"/>
          <w:numId w:val="42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lastRenderedPageBreak/>
        <w:t>Laser Level Receivers</w:t>
      </w:r>
    </w:p>
    <w:p w14:paraId="6D27221D" w14:textId="77777777" w:rsidR="00604D42" w:rsidRPr="00FD4E99" w:rsidRDefault="00604D42" w:rsidP="00604D42">
      <w:pPr>
        <w:pStyle w:val="ListParagraph"/>
        <w:numPr>
          <w:ilvl w:val="1"/>
          <w:numId w:val="39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11549658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75185F58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430EA7B5" w14:textId="77777777" w:rsidR="00604D42" w:rsidRPr="00FD4E99" w:rsidRDefault="00604D42" w:rsidP="00604D42">
      <w:pPr>
        <w:pStyle w:val="ListParagraph"/>
        <w:numPr>
          <w:ilvl w:val="1"/>
          <w:numId w:val="39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The reading is then taken at the pointer location. </w:t>
      </w:r>
    </w:p>
    <w:p w14:paraId="2444A498" w14:textId="77777777" w:rsidR="00604D42" w:rsidRPr="00FD4E99" w:rsidRDefault="00604D42" w:rsidP="00604D42">
      <w:pPr>
        <w:spacing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7BC912F0" wp14:editId="6BE88DFA">
            <wp:simplePos x="0" y="0"/>
            <wp:positionH relativeFrom="column">
              <wp:posOffset>429260</wp:posOffset>
            </wp:positionH>
            <wp:positionV relativeFrom="paragraph">
              <wp:posOffset>80010</wp:posOffset>
            </wp:positionV>
            <wp:extent cx="2504440" cy="1533525"/>
            <wp:effectExtent l="0" t="0" r="0" b="9525"/>
            <wp:wrapSquare wrapText="bothSides"/>
            <wp:docPr id="8194" name="Picture 2" descr="Determine the Points">
              <a:extLst xmlns:a="http://schemas.openxmlformats.org/drawingml/2006/main">
                <a:ext uri="{FF2B5EF4-FFF2-40B4-BE49-F238E27FC236}">
                  <a16:creationId xmlns:a16="http://schemas.microsoft.com/office/drawing/2014/main" id="{0324F138-BD85-4B5E-AE67-D71F5557DB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Determine the Points">
                      <a:extLst>
                        <a:ext uri="{FF2B5EF4-FFF2-40B4-BE49-F238E27FC236}">
                          <a16:creationId xmlns:a16="http://schemas.microsoft.com/office/drawing/2014/main" id="{0324F138-BD85-4B5E-AE67-D71F5557DB2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4" r="55656"/>
                    <a:stretch/>
                  </pic:blipFill>
                  <pic:spPr bwMode="auto">
                    <a:xfrm>
                      <a:off x="0" y="0"/>
                      <a:ext cx="250444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86B2CE3" w14:textId="77777777" w:rsidR="00604D42" w:rsidRPr="00FD4E99" w:rsidRDefault="00604D42" w:rsidP="00604D42">
      <w:pPr>
        <w:spacing w:line="276" w:lineRule="auto"/>
        <w:rPr>
          <w:rFonts w:cstheme="minorHAnsi"/>
          <w:sz w:val="24"/>
          <w:szCs w:val="24"/>
        </w:rPr>
      </w:pPr>
    </w:p>
    <w:p w14:paraId="42A60038" w14:textId="77777777" w:rsidR="00604D42" w:rsidRPr="00FD4E99" w:rsidRDefault="00604D42" w:rsidP="00604D42">
      <w:pPr>
        <w:spacing w:line="276" w:lineRule="auto"/>
        <w:rPr>
          <w:rFonts w:cstheme="minorHAnsi"/>
          <w:sz w:val="24"/>
          <w:szCs w:val="24"/>
        </w:rPr>
      </w:pPr>
    </w:p>
    <w:p w14:paraId="756332A4" w14:textId="77777777" w:rsidR="00604D42" w:rsidRPr="00FD4E99" w:rsidRDefault="00604D42" w:rsidP="00604D42">
      <w:pPr>
        <w:spacing w:line="276" w:lineRule="auto"/>
        <w:rPr>
          <w:rFonts w:cstheme="minorHAnsi"/>
          <w:sz w:val="24"/>
          <w:szCs w:val="24"/>
        </w:rPr>
      </w:pPr>
    </w:p>
    <w:p w14:paraId="799AB6A9" w14:textId="77777777" w:rsidR="00604D42" w:rsidRPr="00FD4E99" w:rsidRDefault="00604D42" w:rsidP="00604D42">
      <w:pPr>
        <w:spacing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 </w:t>
      </w:r>
    </w:p>
    <w:p w14:paraId="3F5E5F9D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</w:p>
    <w:p w14:paraId="2286EB5E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</w:p>
    <w:p w14:paraId="2D004D1E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539B9559" wp14:editId="12BD55F8">
            <wp:simplePos x="0" y="0"/>
            <wp:positionH relativeFrom="column">
              <wp:posOffset>5143500</wp:posOffset>
            </wp:positionH>
            <wp:positionV relativeFrom="paragraph">
              <wp:posOffset>64770</wp:posOffset>
            </wp:positionV>
            <wp:extent cx="1286510" cy="4785995"/>
            <wp:effectExtent l="0" t="0" r="8890" b="0"/>
            <wp:wrapSquare wrapText="bothSides"/>
            <wp:docPr id="2057" name="Picture 4" descr="LaserLine 10ft Direct Laser Reading and 10ths Scale Fiberglass Grade Rod in  the Laser Level Accessories department at Lowes.com">
              <a:extLst xmlns:a="http://schemas.openxmlformats.org/drawingml/2006/main">
                <a:ext uri="{FF2B5EF4-FFF2-40B4-BE49-F238E27FC236}">
                  <a16:creationId xmlns:a16="http://schemas.microsoft.com/office/drawing/2014/main" id="{F725DDE7-BCCC-4977-8A3D-073272C260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 descr="LaserLine 10ft Direct Laser Reading and 10ths Scale Fiberglass Grade Rod in  the Laser Level Accessories department at Lowes.com">
                      <a:extLst>
                        <a:ext uri="{FF2B5EF4-FFF2-40B4-BE49-F238E27FC236}">
                          <a16:creationId xmlns:a16="http://schemas.microsoft.com/office/drawing/2014/main" id="{F725DDE7-BCCC-4977-8A3D-073272C2603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62" t="2869" r="34353" b="18616"/>
                    <a:stretch/>
                  </pic:blipFill>
                  <pic:spPr bwMode="auto">
                    <a:xfrm>
                      <a:off x="0" y="0"/>
                      <a:ext cx="1286510" cy="478599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7F9B34D0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</w:p>
    <w:p w14:paraId="00460342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</w:p>
    <w:p w14:paraId="18F7997A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</w:p>
    <w:p w14:paraId="6DC78E06" w14:textId="77777777" w:rsidR="00604D42" w:rsidRPr="00FD4E99" w:rsidRDefault="00604D42" w:rsidP="00604D42">
      <w:pPr>
        <w:pStyle w:val="ListParagraph"/>
        <w:numPr>
          <w:ilvl w:val="0"/>
          <w:numId w:val="42"/>
        </w:numPr>
        <w:spacing w:after="0" w:line="276" w:lineRule="auto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>Direct Elevation Rods</w:t>
      </w:r>
    </w:p>
    <w:p w14:paraId="1BA066F0" w14:textId="77777777" w:rsidR="00604D42" w:rsidRPr="00FD4E99" w:rsidRDefault="00604D42" w:rsidP="00604D42">
      <w:pPr>
        <w:pStyle w:val="ListParagraph"/>
        <w:numPr>
          <w:ilvl w:val="1"/>
          <w:numId w:val="44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399BA4F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6B8D6095" w14:textId="77777777" w:rsidR="00604D42" w:rsidRPr="00FD4E99" w:rsidRDefault="00604D42" w:rsidP="00604D42">
      <w:pPr>
        <w:pStyle w:val="ListParagraph"/>
        <w:numPr>
          <w:ilvl w:val="1"/>
          <w:numId w:val="44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29BF25F2" w14:textId="77777777" w:rsidR="00604D42" w:rsidRPr="00FD4E99" w:rsidRDefault="00604D42" w:rsidP="00604D42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251F8B75" w14:textId="77777777" w:rsidR="00604D42" w:rsidRPr="00FD4E99" w:rsidRDefault="00604D42" w:rsidP="00604D42">
      <w:pPr>
        <w:pStyle w:val="ListParagraph"/>
        <w:numPr>
          <w:ilvl w:val="1"/>
          <w:numId w:val="44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FD4E99">
        <w:rPr>
          <w:rFonts w:cstheme="minorHAnsi"/>
          <w:sz w:val="24"/>
          <w:szCs w:val="24"/>
        </w:rPr>
        <w:t xml:space="preserve">It reads directly (or backwards) so the lower the elevation the lower the rod reading.   No subtraction of the HI is required. </w:t>
      </w:r>
    </w:p>
    <w:p w14:paraId="4635D97A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</w:p>
    <w:p w14:paraId="1AE4EC39" w14:textId="77777777" w:rsidR="00604D42" w:rsidRPr="00FD4E99" w:rsidRDefault="00604D42" w:rsidP="00604D42">
      <w:pPr>
        <w:pStyle w:val="ListParagraph"/>
        <w:spacing w:line="276" w:lineRule="auto"/>
        <w:rPr>
          <w:rFonts w:cstheme="minorHAnsi"/>
          <w:sz w:val="24"/>
          <w:szCs w:val="24"/>
        </w:rPr>
      </w:pPr>
    </w:p>
    <w:p w14:paraId="5B470472" w14:textId="77777777" w:rsidR="00604D42" w:rsidRPr="00FD4E99" w:rsidRDefault="00604D42" w:rsidP="00604D42">
      <w:pPr>
        <w:spacing w:line="276" w:lineRule="auto"/>
        <w:ind w:left="360"/>
        <w:rPr>
          <w:rFonts w:cstheme="minorHAnsi"/>
          <w:sz w:val="24"/>
          <w:szCs w:val="24"/>
        </w:rPr>
      </w:pPr>
    </w:p>
    <w:p w14:paraId="4E827D07" w14:textId="77777777" w:rsidR="00604D42" w:rsidRPr="00FD4E99" w:rsidRDefault="00604D42" w:rsidP="00604D42">
      <w:pPr>
        <w:spacing w:line="276" w:lineRule="auto"/>
        <w:ind w:left="360"/>
        <w:rPr>
          <w:rFonts w:cstheme="minorHAnsi"/>
          <w:sz w:val="24"/>
          <w:szCs w:val="24"/>
        </w:rPr>
      </w:pPr>
    </w:p>
    <w:p w14:paraId="68EFE9A1" w14:textId="77777777" w:rsidR="00C26FB4" w:rsidRPr="00C26FB4" w:rsidRDefault="00C26FB4" w:rsidP="00C26FB4"/>
    <w:sectPr w:rsidR="00C26FB4" w:rsidRPr="00C26FB4" w:rsidSect="00C26FB4">
      <w:headerReference w:type="default" r:id="rId18"/>
      <w:footerReference w:type="default" r:id="rId1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2AA9F" w14:textId="77777777" w:rsidR="00B441F6" w:rsidRDefault="00B441F6" w:rsidP="00CD71D0">
      <w:pPr>
        <w:spacing w:after="0" w:line="240" w:lineRule="auto"/>
      </w:pPr>
      <w:r>
        <w:separator/>
      </w:r>
    </w:p>
  </w:endnote>
  <w:endnote w:type="continuationSeparator" w:id="0">
    <w:p w14:paraId="5534E6B6" w14:textId="77777777" w:rsidR="00B441F6" w:rsidRDefault="00B441F6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77E3EA59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C02DDE">
      <w:rPr>
        <w:noProof/>
      </w:rPr>
      <w:t>8/4/2022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FC239" w14:textId="77777777" w:rsidR="00B441F6" w:rsidRDefault="00B441F6" w:rsidP="00CD71D0">
      <w:pPr>
        <w:spacing w:after="0" w:line="240" w:lineRule="auto"/>
      </w:pPr>
      <w:r>
        <w:separator/>
      </w:r>
    </w:p>
  </w:footnote>
  <w:footnote w:type="continuationSeparator" w:id="0">
    <w:p w14:paraId="32318E86" w14:textId="77777777" w:rsidR="00B441F6" w:rsidRDefault="00B441F6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52742997" w:rsidR="00CD71D0" w:rsidRDefault="00CD71D0">
    <w:pPr>
      <w:pStyle w:val="Header"/>
    </w:pPr>
    <w:r>
      <w:t xml:space="preserve">Oregon FFA </w:t>
    </w:r>
    <w:r>
      <w:tab/>
    </w:r>
    <w:r w:rsidR="00C26FB4">
      <w:t xml:space="preserve">Surveying </w:t>
    </w:r>
    <w:r w:rsidR="00971604">
      <w:t xml:space="preserve">Guided </w:t>
    </w:r>
    <w:r w:rsidR="00C26FB4">
      <w:t>Notes</w:t>
    </w:r>
    <w:r w:rsidR="00027680">
      <w:t xml:space="preserve"> </w:t>
    </w:r>
    <w:r w:rsidR="00027680">
      <w:tab/>
    </w:r>
    <w:fldSimple w:instr=" STYLEREF  Title  \* MERGEFORMAT ">
      <w:r w:rsidR="00604D42">
        <w:rPr>
          <w:noProof/>
        </w:rPr>
        <w:t>Rod Reading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510C5"/>
    <w:multiLevelType w:val="hybridMultilevel"/>
    <w:tmpl w:val="1A0489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A2112"/>
    <w:multiLevelType w:val="hybridMultilevel"/>
    <w:tmpl w:val="B5B449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BB485B"/>
    <w:multiLevelType w:val="hybridMultilevel"/>
    <w:tmpl w:val="0FCA2FA2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D34E3"/>
    <w:multiLevelType w:val="hybridMultilevel"/>
    <w:tmpl w:val="85E418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7D007B"/>
    <w:multiLevelType w:val="hybridMultilevel"/>
    <w:tmpl w:val="E954C6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E1B96"/>
    <w:multiLevelType w:val="hybridMultilevel"/>
    <w:tmpl w:val="02C21148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71F6E"/>
    <w:multiLevelType w:val="hybridMultilevel"/>
    <w:tmpl w:val="F604C330"/>
    <w:lvl w:ilvl="0" w:tplc="E42856C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33765"/>
    <w:multiLevelType w:val="hybridMultilevel"/>
    <w:tmpl w:val="9814B7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FC66DE"/>
    <w:multiLevelType w:val="hybridMultilevel"/>
    <w:tmpl w:val="24DA1B68"/>
    <w:lvl w:ilvl="0" w:tplc="9DCC4440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B0F57"/>
    <w:multiLevelType w:val="hybridMultilevel"/>
    <w:tmpl w:val="52363F14"/>
    <w:lvl w:ilvl="0" w:tplc="E7A69066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3257FF"/>
    <w:multiLevelType w:val="hybridMultilevel"/>
    <w:tmpl w:val="442A62E2"/>
    <w:lvl w:ilvl="0" w:tplc="E42856C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E811C0"/>
    <w:multiLevelType w:val="hybridMultilevel"/>
    <w:tmpl w:val="436CD886"/>
    <w:lvl w:ilvl="0" w:tplc="E42856C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B12632"/>
    <w:multiLevelType w:val="hybridMultilevel"/>
    <w:tmpl w:val="3C6C709E"/>
    <w:lvl w:ilvl="0" w:tplc="884686AA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D0D3B"/>
    <w:multiLevelType w:val="hybridMultilevel"/>
    <w:tmpl w:val="91A04076"/>
    <w:lvl w:ilvl="0" w:tplc="E7A69066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D2D32"/>
    <w:multiLevelType w:val="hybridMultilevel"/>
    <w:tmpl w:val="D29AF69C"/>
    <w:lvl w:ilvl="0" w:tplc="AB3807AE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1212">
    <w:abstractNumId w:val="12"/>
  </w:num>
  <w:num w:numId="2" w16cid:durableId="439028108">
    <w:abstractNumId w:val="40"/>
  </w:num>
  <w:num w:numId="3" w16cid:durableId="1923030001">
    <w:abstractNumId w:val="17"/>
  </w:num>
  <w:num w:numId="4" w16cid:durableId="321280462">
    <w:abstractNumId w:val="24"/>
  </w:num>
  <w:num w:numId="5" w16cid:durableId="1879008777">
    <w:abstractNumId w:val="14"/>
  </w:num>
  <w:num w:numId="6" w16cid:durableId="609364488">
    <w:abstractNumId w:val="1"/>
  </w:num>
  <w:num w:numId="7" w16cid:durableId="1661957532">
    <w:abstractNumId w:val="31"/>
  </w:num>
  <w:num w:numId="8" w16cid:durableId="1170215543">
    <w:abstractNumId w:val="37"/>
  </w:num>
  <w:num w:numId="9" w16cid:durableId="168640094">
    <w:abstractNumId w:val="21"/>
  </w:num>
  <w:num w:numId="10" w16cid:durableId="1561944087">
    <w:abstractNumId w:val="41"/>
  </w:num>
  <w:num w:numId="11" w16cid:durableId="259993592">
    <w:abstractNumId w:val="19"/>
  </w:num>
  <w:num w:numId="12" w16cid:durableId="17856721">
    <w:abstractNumId w:val="5"/>
  </w:num>
  <w:num w:numId="13" w16cid:durableId="1193038468">
    <w:abstractNumId w:val="22"/>
  </w:num>
  <w:num w:numId="14" w16cid:durableId="1276015642">
    <w:abstractNumId w:val="38"/>
  </w:num>
  <w:num w:numId="15" w16cid:durableId="1534421068">
    <w:abstractNumId w:val="44"/>
  </w:num>
  <w:num w:numId="16" w16cid:durableId="46032799">
    <w:abstractNumId w:val="30"/>
  </w:num>
  <w:num w:numId="17" w16cid:durableId="359669369">
    <w:abstractNumId w:val="9"/>
  </w:num>
  <w:num w:numId="18" w16cid:durableId="797996245">
    <w:abstractNumId w:val="8"/>
  </w:num>
  <w:num w:numId="19" w16cid:durableId="1511874168">
    <w:abstractNumId w:val="25"/>
  </w:num>
  <w:num w:numId="20" w16cid:durableId="1550989512">
    <w:abstractNumId w:val="10"/>
  </w:num>
  <w:num w:numId="21" w16cid:durableId="390547055">
    <w:abstractNumId w:val="18"/>
  </w:num>
  <w:num w:numId="22" w16cid:durableId="1197428069">
    <w:abstractNumId w:val="23"/>
  </w:num>
  <w:num w:numId="23" w16cid:durableId="1627808151">
    <w:abstractNumId w:val="34"/>
  </w:num>
  <w:num w:numId="24" w16cid:durableId="668413875">
    <w:abstractNumId w:val="20"/>
  </w:num>
  <w:num w:numId="25" w16cid:durableId="452526080">
    <w:abstractNumId w:val="11"/>
  </w:num>
  <w:num w:numId="26" w16cid:durableId="655301115">
    <w:abstractNumId w:val="29"/>
  </w:num>
  <w:num w:numId="27" w16cid:durableId="1686245304">
    <w:abstractNumId w:val="7"/>
  </w:num>
  <w:num w:numId="28" w16cid:durableId="1081638410">
    <w:abstractNumId w:val="2"/>
  </w:num>
  <w:num w:numId="29" w16cid:durableId="597719489">
    <w:abstractNumId w:val="16"/>
  </w:num>
  <w:num w:numId="30" w16cid:durableId="614871305">
    <w:abstractNumId w:val="26"/>
  </w:num>
  <w:num w:numId="31" w16cid:durableId="1422599640">
    <w:abstractNumId w:val="42"/>
  </w:num>
  <w:num w:numId="32" w16cid:durableId="2066561818">
    <w:abstractNumId w:val="27"/>
  </w:num>
  <w:num w:numId="33" w16cid:durableId="85226461">
    <w:abstractNumId w:val="32"/>
  </w:num>
  <w:num w:numId="34" w16cid:durableId="1037966223">
    <w:abstractNumId w:val="4"/>
  </w:num>
  <w:num w:numId="35" w16cid:durableId="60251717">
    <w:abstractNumId w:val="3"/>
  </w:num>
  <w:num w:numId="36" w16cid:durableId="1109162293">
    <w:abstractNumId w:val="43"/>
  </w:num>
  <w:num w:numId="37" w16cid:durableId="526606578">
    <w:abstractNumId w:val="36"/>
  </w:num>
  <w:num w:numId="38" w16cid:durableId="1873223884">
    <w:abstractNumId w:val="0"/>
  </w:num>
  <w:num w:numId="39" w16cid:durableId="1985697221">
    <w:abstractNumId w:val="28"/>
  </w:num>
  <w:num w:numId="40" w16cid:durableId="459613728">
    <w:abstractNumId w:val="6"/>
  </w:num>
  <w:num w:numId="41" w16cid:durableId="1609464162">
    <w:abstractNumId w:val="13"/>
  </w:num>
  <w:num w:numId="42" w16cid:durableId="25954755">
    <w:abstractNumId w:val="15"/>
  </w:num>
  <w:num w:numId="43" w16cid:durableId="913123823">
    <w:abstractNumId w:val="39"/>
  </w:num>
  <w:num w:numId="44" w16cid:durableId="48891531">
    <w:abstractNumId w:val="33"/>
  </w:num>
  <w:num w:numId="45" w16cid:durableId="834417687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3D1A"/>
    <w:rsid w:val="00207B0D"/>
    <w:rsid w:val="00213D42"/>
    <w:rsid w:val="00266CF0"/>
    <w:rsid w:val="002673B6"/>
    <w:rsid w:val="002C28D2"/>
    <w:rsid w:val="002C4211"/>
    <w:rsid w:val="002D11ED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B549F"/>
    <w:rsid w:val="005D16B1"/>
    <w:rsid w:val="005F1F41"/>
    <w:rsid w:val="005F79EB"/>
    <w:rsid w:val="00604D42"/>
    <w:rsid w:val="00627B90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A019A"/>
    <w:rsid w:val="008C1286"/>
    <w:rsid w:val="008D789E"/>
    <w:rsid w:val="00971604"/>
    <w:rsid w:val="00977AF9"/>
    <w:rsid w:val="0099427E"/>
    <w:rsid w:val="009A6739"/>
    <w:rsid w:val="009B605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441F6"/>
    <w:rsid w:val="00B572F7"/>
    <w:rsid w:val="00C02DDE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F44C6A"/>
    <w:rsid w:val="00F87DA4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DDE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2D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2D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2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C02D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DDE"/>
  </w:style>
  <w:style w:type="paragraph" w:styleId="ListParagraph">
    <w:name w:val="List Paragraph"/>
    <w:basedOn w:val="Normal"/>
    <w:uiPriority w:val="34"/>
    <w:qFormat/>
    <w:rsid w:val="00C02DD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C02DD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02DDE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C02DDE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DDE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C02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DDE"/>
  </w:style>
  <w:style w:type="paragraph" w:styleId="Footer">
    <w:name w:val="footer"/>
    <w:basedOn w:val="Normal"/>
    <w:link w:val="FooterChar"/>
    <w:uiPriority w:val="99"/>
    <w:unhideWhenUsed/>
    <w:rsid w:val="00C02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DDE"/>
  </w:style>
  <w:style w:type="character" w:customStyle="1" w:styleId="Heading2Char">
    <w:name w:val="Heading 2 Char"/>
    <w:basedOn w:val="DefaultParagraphFont"/>
    <w:link w:val="Heading2"/>
    <w:uiPriority w:val="9"/>
    <w:rsid w:val="00C02DDE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2DD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C02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02D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2DDE"/>
    <w:rPr>
      <w:color w:val="605E5C"/>
      <w:shd w:val="clear" w:color="auto" w:fill="E1DFDD"/>
    </w:rPr>
  </w:style>
  <w:style w:type="paragraph" w:customStyle="1" w:styleId="Default">
    <w:name w:val="Default"/>
    <w:rsid w:val="00C02D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C02D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D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2D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D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DD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02DD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4D4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4</cp:revision>
  <dcterms:created xsi:type="dcterms:W3CDTF">2022-08-05T00:29:00Z</dcterms:created>
  <dcterms:modified xsi:type="dcterms:W3CDTF">2022-08-05T00:33:00Z</dcterms:modified>
</cp:coreProperties>
</file>